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2A5F8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5461215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Swaffham Market, Norfolk. Husbandman.</w:t>
      </w:r>
    </w:p>
    <w:p w14:paraId="5C307430" w14:textId="77777777" w:rsidR="00A11967" w:rsidRDefault="00A11967" w:rsidP="00A11967">
      <w:pPr>
        <w:rPr>
          <w:rFonts w:ascii="Times New Roman" w:hAnsi="Times New Roman" w:cs="Times New Roman"/>
        </w:rPr>
      </w:pPr>
    </w:p>
    <w:p w14:paraId="49E636FE" w14:textId="77777777" w:rsidR="00A11967" w:rsidRDefault="00A11967" w:rsidP="00A11967">
      <w:pPr>
        <w:rPr>
          <w:rFonts w:ascii="Times New Roman" w:hAnsi="Times New Roman" w:cs="Times New Roman"/>
        </w:rPr>
      </w:pPr>
    </w:p>
    <w:p w14:paraId="1FD89B26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Palle</w:t>
      </w:r>
      <w:proofErr w:type="spellEnd"/>
      <w:r>
        <w:rPr>
          <w:rFonts w:ascii="Times New Roman" w:hAnsi="Times New Roman" w:cs="Times New Roman"/>
        </w:rPr>
        <w:t>, Prior of West Acre(q.v.), brought a plaint of debt against him</w:t>
      </w:r>
    </w:p>
    <w:p w14:paraId="53C4B15B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Bateman of </w:t>
      </w:r>
      <w:proofErr w:type="spellStart"/>
      <w:r>
        <w:rPr>
          <w:rFonts w:ascii="Times New Roman" w:hAnsi="Times New Roman" w:cs="Times New Roman"/>
        </w:rPr>
        <w:t>Oxborough</w:t>
      </w:r>
      <w:proofErr w:type="spellEnd"/>
      <w:r>
        <w:rPr>
          <w:rFonts w:ascii="Times New Roman" w:hAnsi="Times New Roman" w:cs="Times New Roman"/>
        </w:rPr>
        <w:t>(q.v.).</w:t>
      </w:r>
    </w:p>
    <w:p w14:paraId="3BD4E4DF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5D1FAB" w14:textId="77777777" w:rsidR="00A11967" w:rsidRDefault="00A11967" w:rsidP="00A11967">
      <w:pPr>
        <w:rPr>
          <w:rFonts w:ascii="Times New Roman" w:hAnsi="Times New Roman" w:cs="Times New Roman"/>
        </w:rPr>
      </w:pPr>
    </w:p>
    <w:p w14:paraId="1C94C91A" w14:textId="77777777" w:rsidR="00A11967" w:rsidRDefault="00A11967" w:rsidP="00A11967">
      <w:pPr>
        <w:rPr>
          <w:rFonts w:ascii="Times New Roman" w:hAnsi="Times New Roman" w:cs="Times New Roman"/>
        </w:rPr>
      </w:pPr>
    </w:p>
    <w:p w14:paraId="12F3A62B" w14:textId="77777777" w:rsidR="00A11967" w:rsidRDefault="00A11967" w:rsidP="00A119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August 2018</w:t>
      </w:r>
    </w:p>
    <w:p w14:paraId="31AE0E3B" w14:textId="77777777" w:rsidR="006B2F86" w:rsidRPr="00E71FC3" w:rsidRDefault="00A119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355DE" w14:textId="77777777" w:rsidR="00A11967" w:rsidRDefault="00A11967" w:rsidP="00E71FC3">
      <w:r>
        <w:separator/>
      </w:r>
    </w:p>
  </w:endnote>
  <w:endnote w:type="continuationSeparator" w:id="0">
    <w:p w14:paraId="6FAE42D3" w14:textId="77777777" w:rsidR="00A11967" w:rsidRDefault="00A119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00C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4C446" w14:textId="77777777" w:rsidR="00A11967" w:rsidRDefault="00A11967" w:rsidP="00E71FC3">
      <w:r>
        <w:separator/>
      </w:r>
    </w:p>
  </w:footnote>
  <w:footnote w:type="continuationSeparator" w:id="0">
    <w:p w14:paraId="014D255D" w14:textId="77777777" w:rsidR="00A11967" w:rsidRDefault="00A119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67"/>
    <w:rsid w:val="001A7C09"/>
    <w:rsid w:val="00577BD5"/>
    <w:rsid w:val="00656CBA"/>
    <w:rsid w:val="006A1F77"/>
    <w:rsid w:val="00733BE7"/>
    <w:rsid w:val="00A119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C438F"/>
  <w15:chartTrackingRefBased/>
  <w15:docId w15:val="{B36E36C6-CB09-4F33-8A67-19904F07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9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1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2018-09-21T20:19:00Z</dcterms:created>
  <dcterms:modified xsi:type="dcterms:W3CDTF">2018-09-21T20:20:00Z</dcterms:modified>
</cp:coreProperties>
</file>